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0D48C" w14:textId="7C67CE9D" w:rsidR="00557264" w:rsidRDefault="00557264" w:rsidP="005572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8"/>
        <w:gridCol w:w="1506"/>
        <w:gridCol w:w="5496"/>
      </w:tblGrid>
      <w:tr w:rsidR="00552CD7" w:rsidRPr="00B45EDD" w14:paraId="636DCBDE" w14:textId="77777777" w:rsidTr="00582E44">
        <w:trPr>
          <w:jc w:val="center"/>
        </w:trPr>
        <w:tc>
          <w:tcPr>
            <w:tcW w:w="9350" w:type="dxa"/>
            <w:gridSpan w:val="3"/>
          </w:tcPr>
          <w:p w14:paraId="6D15410F" w14:textId="3ED2B932" w:rsidR="00552CD7" w:rsidRPr="00641222" w:rsidRDefault="007C6752" w:rsidP="00641222">
            <w:pPr>
              <w:pStyle w:val="Tabletitle"/>
            </w:pPr>
            <w:r>
              <w:t xml:space="preserve">Convolution </w:t>
            </w:r>
            <w:r w:rsidR="00AC4AA9">
              <w:t>Sums</w:t>
            </w:r>
          </w:p>
        </w:tc>
      </w:tr>
      <w:tr w:rsidR="001C22CB" w:rsidRPr="00B45EDD" w14:paraId="47BC8196" w14:textId="77777777" w:rsidTr="00582E44">
        <w:trPr>
          <w:jc w:val="center"/>
        </w:trPr>
        <w:tc>
          <w:tcPr>
            <w:tcW w:w="2348" w:type="dxa"/>
          </w:tcPr>
          <w:p w14:paraId="0632E163" w14:textId="5AF826D4" w:rsidR="001C22CB" w:rsidRPr="00B45EDD" w:rsidRDefault="00BE753F" w:rsidP="001C22CB">
            <w:pPr>
              <w:pStyle w:val="Columnheading"/>
              <w:jc w:val="center"/>
            </w:pPr>
            <w:r>
              <w:t>x</w:t>
            </w:r>
            <w:r w:rsidRPr="00BE753F">
              <w:rPr>
                <w:vertAlign w:val="subscript"/>
              </w:rPr>
              <w:t>1</w:t>
            </w:r>
            <w:r w:rsidR="00322D19">
              <w:t>[n]</w:t>
            </w:r>
          </w:p>
        </w:tc>
        <w:tc>
          <w:tcPr>
            <w:tcW w:w="1511" w:type="dxa"/>
          </w:tcPr>
          <w:p w14:paraId="68FD4F5B" w14:textId="69040B4A" w:rsidR="001C22CB" w:rsidRPr="00B45EDD" w:rsidRDefault="00BE753F" w:rsidP="001C22CB">
            <w:pPr>
              <w:pStyle w:val="Columnheading"/>
              <w:jc w:val="center"/>
            </w:pPr>
            <w:r>
              <w:t>x</w:t>
            </w:r>
            <w:r>
              <w:rPr>
                <w:vertAlign w:val="subscript"/>
              </w:rPr>
              <w:t>2</w:t>
            </w:r>
            <w:r w:rsidR="00322D19">
              <w:t>[n]</w:t>
            </w:r>
          </w:p>
        </w:tc>
        <w:tc>
          <w:tcPr>
            <w:tcW w:w="5491" w:type="dxa"/>
          </w:tcPr>
          <w:p w14:paraId="58DA3F55" w14:textId="435EB808" w:rsidR="001C22CB" w:rsidRPr="00B45EDD" w:rsidRDefault="00BE753F" w:rsidP="001C22CB">
            <w:pPr>
              <w:pStyle w:val="Columnheading"/>
              <w:jc w:val="center"/>
            </w:pPr>
            <w:r>
              <w:t>x</w:t>
            </w:r>
            <w:r w:rsidRPr="00BE753F">
              <w:rPr>
                <w:vertAlign w:val="subscript"/>
              </w:rPr>
              <w:t>1</w:t>
            </w:r>
            <w:r w:rsidR="00F00A11">
              <w:t>[n]</w:t>
            </w:r>
            <w:r>
              <w:t xml:space="preserve"> * x</w:t>
            </w:r>
            <w:r w:rsidRPr="00BE753F">
              <w:rPr>
                <w:vertAlign w:val="subscript"/>
              </w:rPr>
              <w:t>2</w:t>
            </w:r>
            <w:r w:rsidR="00F00A11">
              <w:t xml:space="preserve">[n] </w:t>
            </w:r>
            <w:r>
              <w:t xml:space="preserve"> = x</w:t>
            </w:r>
            <w:r w:rsidRPr="00BE753F">
              <w:rPr>
                <w:vertAlign w:val="subscript"/>
              </w:rPr>
              <w:t>2</w:t>
            </w:r>
            <w:r w:rsidR="00F00A11">
              <w:t xml:space="preserve">[n] </w:t>
            </w:r>
            <w:r>
              <w:t xml:space="preserve"> * x</w:t>
            </w:r>
            <w:r w:rsidRPr="00BE753F">
              <w:rPr>
                <w:vertAlign w:val="subscript"/>
              </w:rPr>
              <w:t>1</w:t>
            </w:r>
            <w:r w:rsidR="00F00A11">
              <w:t xml:space="preserve">[n] </w:t>
            </w:r>
          </w:p>
        </w:tc>
      </w:tr>
      <w:tr w:rsidR="004253A4" w:rsidRPr="00B45EDD" w14:paraId="11250BBD" w14:textId="77777777" w:rsidTr="00582E44">
        <w:trPr>
          <w:jc w:val="center"/>
        </w:trPr>
        <w:tc>
          <w:tcPr>
            <w:tcW w:w="2348" w:type="dxa"/>
            <w:vAlign w:val="center"/>
          </w:tcPr>
          <w:p w14:paraId="25C42BF0" w14:textId="608F711D" w:rsidR="004253A4" w:rsidRPr="00B45EDD" w:rsidRDefault="0045245E" w:rsidP="00593BA0">
            <w:pPr>
              <w:jc w:val="center"/>
            </w:pPr>
            <w:r w:rsidRPr="001D6E79">
              <w:rPr>
                <w:position w:val="-14"/>
              </w:rPr>
              <w:object w:dxaOrig="859" w:dyaOrig="400" w14:anchorId="4DFF72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0.25pt" o:ole="">
                  <v:imagedata r:id="rId7" o:title=""/>
                </v:shape>
                <o:OLEObject Type="Embed" ProgID="Equation.DSMT4" ShapeID="_x0000_i1025" DrawAspect="Content" ObjectID="_1786346125" r:id="rId8"/>
              </w:object>
            </w:r>
          </w:p>
        </w:tc>
        <w:tc>
          <w:tcPr>
            <w:tcW w:w="1511" w:type="dxa"/>
            <w:vAlign w:val="center"/>
          </w:tcPr>
          <w:p w14:paraId="71D664DC" w14:textId="080BE6ED" w:rsidR="004253A4" w:rsidRPr="00B45EDD" w:rsidRDefault="0045245E" w:rsidP="00593BA0">
            <w:pPr>
              <w:jc w:val="center"/>
            </w:pPr>
            <w:r w:rsidRPr="001D6E79">
              <w:rPr>
                <w:position w:val="-14"/>
              </w:rPr>
              <w:object w:dxaOrig="499" w:dyaOrig="400" w14:anchorId="79F35B8B">
                <v:shape id="_x0000_i1026" type="#_x0000_t75" style="width:24.75pt;height:20.25pt" o:ole="">
                  <v:imagedata r:id="rId9" o:title=""/>
                </v:shape>
                <o:OLEObject Type="Embed" ProgID="Equation.DSMT4" ShapeID="_x0000_i1026" DrawAspect="Content" ObjectID="_1786346126" r:id="rId10"/>
              </w:object>
            </w:r>
          </w:p>
        </w:tc>
        <w:tc>
          <w:tcPr>
            <w:tcW w:w="5491" w:type="dxa"/>
            <w:vAlign w:val="center"/>
          </w:tcPr>
          <w:p w14:paraId="48E8417C" w14:textId="0422411B" w:rsidR="004253A4" w:rsidRPr="00B45EDD" w:rsidRDefault="00322D19" w:rsidP="00593BA0">
            <w:pPr>
              <w:jc w:val="center"/>
            </w:pPr>
            <w:r w:rsidRPr="001D6E79">
              <w:rPr>
                <w:position w:val="-14"/>
              </w:rPr>
              <w:object w:dxaOrig="840" w:dyaOrig="400" w14:anchorId="6204B46E">
                <v:shape id="_x0000_i1027" type="#_x0000_t75" style="width:42pt;height:20.25pt" o:ole="">
                  <v:imagedata r:id="rId11" o:title=""/>
                </v:shape>
                <o:OLEObject Type="Embed" ProgID="Equation.DSMT4" ShapeID="_x0000_i1027" DrawAspect="Content" ObjectID="_1786346127" r:id="rId12"/>
              </w:object>
            </w:r>
          </w:p>
        </w:tc>
      </w:tr>
      <w:tr w:rsidR="004253A4" w:rsidRPr="00B45EDD" w14:paraId="2FF9A949" w14:textId="77777777" w:rsidTr="00582E44">
        <w:trPr>
          <w:jc w:val="center"/>
        </w:trPr>
        <w:tc>
          <w:tcPr>
            <w:tcW w:w="2348" w:type="dxa"/>
            <w:vAlign w:val="center"/>
          </w:tcPr>
          <w:p w14:paraId="55401565" w14:textId="7C2E9815" w:rsidR="004253A4" w:rsidRPr="00B45EDD" w:rsidRDefault="009631E4" w:rsidP="00593BA0">
            <w:pPr>
              <w:jc w:val="center"/>
            </w:pPr>
            <w:r w:rsidRPr="001D6E79">
              <w:rPr>
                <w:position w:val="-14"/>
              </w:rPr>
              <w:object w:dxaOrig="720" w:dyaOrig="400" w14:anchorId="2FD594A7">
                <v:shape id="_x0000_i1028" type="#_x0000_t75" style="width:36.75pt;height:20.25pt" o:ole="">
                  <v:imagedata r:id="rId13" o:title=""/>
                </v:shape>
                <o:OLEObject Type="Embed" ProgID="Equation.DSMT4" ShapeID="_x0000_i1028" DrawAspect="Content" ObjectID="_1786346128" r:id="rId14"/>
              </w:object>
            </w:r>
          </w:p>
        </w:tc>
        <w:tc>
          <w:tcPr>
            <w:tcW w:w="1511" w:type="dxa"/>
            <w:vAlign w:val="center"/>
          </w:tcPr>
          <w:p w14:paraId="1681A553" w14:textId="2EA60952" w:rsidR="004253A4" w:rsidRPr="001D6E79" w:rsidRDefault="009631E4" w:rsidP="00593BA0">
            <w:pPr>
              <w:jc w:val="center"/>
            </w:pPr>
            <w:r w:rsidRPr="001D6E79">
              <w:rPr>
                <w:position w:val="-14"/>
              </w:rPr>
              <w:object w:dxaOrig="499" w:dyaOrig="400" w14:anchorId="50BB2C6C">
                <v:shape id="_x0000_i1029" type="#_x0000_t75" style="width:24.75pt;height:20.25pt" o:ole="">
                  <v:imagedata r:id="rId15" o:title=""/>
                </v:shape>
                <o:OLEObject Type="Embed" ProgID="Equation.DSMT4" ShapeID="_x0000_i1029" DrawAspect="Content" ObjectID="_1786346129" r:id="rId16"/>
              </w:object>
            </w:r>
          </w:p>
        </w:tc>
        <w:tc>
          <w:tcPr>
            <w:tcW w:w="5491" w:type="dxa"/>
            <w:vAlign w:val="center"/>
          </w:tcPr>
          <w:p w14:paraId="06B02EA2" w14:textId="409DAD4A" w:rsidR="004253A4" w:rsidRPr="001D6E79" w:rsidRDefault="009631E4" w:rsidP="00593BA0">
            <w:pPr>
              <w:jc w:val="center"/>
            </w:pPr>
            <w:r w:rsidRPr="009631E4">
              <w:rPr>
                <w:position w:val="-28"/>
              </w:rPr>
              <w:object w:dxaOrig="1219" w:dyaOrig="700" w14:anchorId="19A49741">
                <v:shape id="_x0000_i1030" type="#_x0000_t75" style="width:61.5pt;height:36pt" o:ole="">
                  <v:imagedata r:id="rId17" o:title=""/>
                </v:shape>
                <o:OLEObject Type="Embed" ProgID="Equation.DSMT4" ShapeID="_x0000_i1030" DrawAspect="Content" ObjectID="_1786346130" r:id="rId18"/>
              </w:object>
            </w:r>
          </w:p>
        </w:tc>
      </w:tr>
      <w:tr w:rsidR="004253A4" w:rsidRPr="00B45EDD" w14:paraId="668FFA97" w14:textId="77777777" w:rsidTr="00582E44">
        <w:trPr>
          <w:jc w:val="center"/>
        </w:trPr>
        <w:tc>
          <w:tcPr>
            <w:tcW w:w="2348" w:type="dxa"/>
            <w:vAlign w:val="center"/>
          </w:tcPr>
          <w:p w14:paraId="17E02459" w14:textId="0254B356" w:rsidR="004253A4" w:rsidRPr="00B45EDD" w:rsidRDefault="009631E4" w:rsidP="00593BA0">
            <w:pPr>
              <w:jc w:val="center"/>
            </w:pPr>
            <w:r w:rsidRPr="001D6E79">
              <w:rPr>
                <w:position w:val="-14"/>
              </w:rPr>
              <w:object w:dxaOrig="499" w:dyaOrig="400" w14:anchorId="3674D62F">
                <v:shape id="_x0000_i1031" type="#_x0000_t75" style="width:24.75pt;height:20.25pt" o:ole="">
                  <v:imagedata r:id="rId19" o:title=""/>
                </v:shape>
                <o:OLEObject Type="Embed" ProgID="Equation.DSMT4" ShapeID="_x0000_i1031" DrawAspect="Content" ObjectID="_1786346131" r:id="rId20"/>
              </w:object>
            </w:r>
          </w:p>
        </w:tc>
        <w:tc>
          <w:tcPr>
            <w:tcW w:w="1511" w:type="dxa"/>
            <w:vAlign w:val="center"/>
          </w:tcPr>
          <w:p w14:paraId="0CDF211C" w14:textId="02DCB98A" w:rsidR="004253A4" w:rsidRPr="001D6E79" w:rsidRDefault="009631E4" w:rsidP="00593BA0">
            <w:pPr>
              <w:jc w:val="center"/>
            </w:pPr>
            <w:r w:rsidRPr="001D6E79">
              <w:rPr>
                <w:position w:val="-14"/>
              </w:rPr>
              <w:object w:dxaOrig="499" w:dyaOrig="400" w14:anchorId="11B6EB4C">
                <v:shape id="_x0000_i1032" type="#_x0000_t75" style="width:24.75pt;height:20.25pt" o:ole="">
                  <v:imagedata r:id="rId21" o:title=""/>
                </v:shape>
                <o:OLEObject Type="Embed" ProgID="Equation.DSMT4" ShapeID="_x0000_i1032" DrawAspect="Content" ObjectID="_1786346132" r:id="rId22"/>
              </w:object>
            </w:r>
          </w:p>
        </w:tc>
        <w:tc>
          <w:tcPr>
            <w:tcW w:w="5491" w:type="dxa"/>
            <w:vAlign w:val="center"/>
          </w:tcPr>
          <w:p w14:paraId="6705DA2E" w14:textId="349C9ACE" w:rsidR="004253A4" w:rsidRPr="001D6E79" w:rsidRDefault="00082882" w:rsidP="00593BA0">
            <w:pPr>
              <w:jc w:val="center"/>
            </w:pPr>
            <w:r w:rsidRPr="001D6E79">
              <w:rPr>
                <w:position w:val="-14"/>
              </w:rPr>
              <w:object w:dxaOrig="1140" w:dyaOrig="400" w14:anchorId="5012D342">
                <v:shape id="_x0000_i1033" type="#_x0000_t75" style="width:56.25pt;height:20.25pt" o:ole="">
                  <v:imagedata r:id="rId23" o:title=""/>
                </v:shape>
                <o:OLEObject Type="Embed" ProgID="Equation.DSMT4" ShapeID="_x0000_i1033" DrawAspect="Content" ObjectID="_1786346133" r:id="rId24"/>
              </w:object>
            </w:r>
          </w:p>
        </w:tc>
      </w:tr>
      <w:tr w:rsidR="00EA2151" w:rsidRPr="00B45EDD" w14:paraId="10704703" w14:textId="77777777" w:rsidTr="00582E44">
        <w:trPr>
          <w:jc w:val="center"/>
        </w:trPr>
        <w:tc>
          <w:tcPr>
            <w:tcW w:w="2348" w:type="dxa"/>
            <w:vAlign w:val="center"/>
          </w:tcPr>
          <w:p w14:paraId="18FAE400" w14:textId="357CE404" w:rsidR="00EA2151" w:rsidRPr="001D6E79" w:rsidRDefault="000A5BED" w:rsidP="00593BA0">
            <w:pPr>
              <w:jc w:val="center"/>
            </w:pPr>
            <w:r w:rsidRPr="001D6E79">
              <w:rPr>
                <w:position w:val="-14"/>
              </w:rPr>
              <w:object w:dxaOrig="760" w:dyaOrig="400" w14:anchorId="383F2BC7">
                <v:shape id="_x0000_i1034" type="#_x0000_t75" style="width:38.25pt;height:20.25pt" o:ole="">
                  <v:imagedata r:id="rId25" o:title=""/>
                </v:shape>
                <o:OLEObject Type="Embed" ProgID="Equation.DSMT4" ShapeID="_x0000_i1034" DrawAspect="Content" ObjectID="_1786346134" r:id="rId26"/>
              </w:object>
            </w:r>
          </w:p>
        </w:tc>
        <w:tc>
          <w:tcPr>
            <w:tcW w:w="1511" w:type="dxa"/>
            <w:vAlign w:val="center"/>
          </w:tcPr>
          <w:p w14:paraId="6C0992F0" w14:textId="03396AF7" w:rsidR="00EA2151" w:rsidRPr="001D6E79" w:rsidRDefault="000A5BED" w:rsidP="00593BA0">
            <w:pPr>
              <w:jc w:val="center"/>
            </w:pPr>
            <w:r w:rsidRPr="001D6E79">
              <w:rPr>
                <w:position w:val="-14"/>
              </w:rPr>
              <w:object w:dxaOrig="780" w:dyaOrig="400" w14:anchorId="1AFEFF3E">
                <v:shape id="_x0000_i1035" type="#_x0000_t75" style="width:39.75pt;height:20.25pt" o:ole="">
                  <v:imagedata r:id="rId27" o:title=""/>
                </v:shape>
                <o:OLEObject Type="Embed" ProgID="Equation.DSMT4" ShapeID="_x0000_i1035" DrawAspect="Content" ObjectID="_1786346135" r:id="rId28"/>
              </w:object>
            </w:r>
          </w:p>
        </w:tc>
        <w:tc>
          <w:tcPr>
            <w:tcW w:w="5491" w:type="dxa"/>
            <w:vAlign w:val="center"/>
          </w:tcPr>
          <w:p w14:paraId="4656F135" w14:textId="5CB7D6DC" w:rsidR="00EA2151" w:rsidRPr="001D6E79" w:rsidRDefault="000A5BED" w:rsidP="00593BA0">
            <w:pPr>
              <w:jc w:val="center"/>
            </w:pPr>
            <w:r w:rsidRPr="000A5BED">
              <w:rPr>
                <w:position w:val="-30"/>
              </w:rPr>
              <w:object w:dxaOrig="2360" w:dyaOrig="720" w14:anchorId="562C2E09">
                <v:shape id="_x0000_i1036" type="#_x0000_t75" style="width:119.25pt;height:36.75pt" o:ole="">
                  <v:imagedata r:id="rId29" o:title=""/>
                </v:shape>
                <o:OLEObject Type="Embed" ProgID="Equation.DSMT4" ShapeID="_x0000_i1036" DrawAspect="Content" ObjectID="_1786346136" r:id="rId30"/>
              </w:object>
            </w:r>
          </w:p>
        </w:tc>
      </w:tr>
      <w:tr w:rsidR="0045245E" w:rsidRPr="00B45EDD" w14:paraId="4479A43E" w14:textId="77777777" w:rsidTr="00582E44">
        <w:trPr>
          <w:jc w:val="center"/>
        </w:trPr>
        <w:tc>
          <w:tcPr>
            <w:tcW w:w="2348" w:type="dxa"/>
            <w:vAlign w:val="center"/>
          </w:tcPr>
          <w:p w14:paraId="3623061C" w14:textId="55E37F0A" w:rsidR="0045245E" w:rsidRPr="001D6E79" w:rsidRDefault="0045245E" w:rsidP="00593BA0">
            <w:pPr>
              <w:jc w:val="center"/>
            </w:pPr>
            <w:r w:rsidRPr="001D6E79">
              <w:rPr>
                <w:position w:val="-14"/>
              </w:rPr>
              <w:object w:dxaOrig="499" w:dyaOrig="400" w14:anchorId="4E2E00DA">
                <v:shape id="_x0000_i1037" type="#_x0000_t75" style="width:24.75pt;height:20.25pt" o:ole="">
                  <v:imagedata r:id="rId19" o:title=""/>
                </v:shape>
                <o:OLEObject Type="Embed" ProgID="Equation.DSMT4" ShapeID="_x0000_i1037" DrawAspect="Content" ObjectID="_1786346137" r:id="rId31"/>
              </w:object>
            </w:r>
          </w:p>
        </w:tc>
        <w:tc>
          <w:tcPr>
            <w:tcW w:w="1511" w:type="dxa"/>
            <w:vAlign w:val="center"/>
          </w:tcPr>
          <w:p w14:paraId="78AE216E" w14:textId="7FA6BC09" w:rsidR="0045245E" w:rsidRPr="001D6E79" w:rsidRDefault="0045245E" w:rsidP="00593BA0">
            <w:pPr>
              <w:jc w:val="center"/>
            </w:pPr>
            <w:r w:rsidRPr="001D6E79">
              <w:rPr>
                <w:position w:val="-14"/>
              </w:rPr>
              <w:object w:dxaOrig="740" w:dyaOrig="400" w14:anchorId="247A3743">
                <v:shape id="_x0000_i1038" type="#_x0000_t75" style="width:36.75pt;height:20.25pt" o:ole="">
                  <v:imagedata r:id="rId32" o:title=""/>
                </v:shape>
                <o:OLEObject Type="Embed" ProgID="Equation.DSMT4" ShapeID="_x0000_i1038" DrawAspect="Content" ObjectID="_1786346138" r:id="rId33"/>
              </w:object>
            </w:r>
          </w:p>
        </w:tc>
        <w:tc>
          <w:tcPr>
            <w:tcW w:w="5491" w:type="dxa"/>
            <w:vAlign w:val="center"/>
          </w:tcPr>
          <w:p w14:paraId="4B45812E" w14:textId="62419AC0" w:rsidR="0045245E" w:rsidRPr="00A23064" w:rsidRDefault="0045245E" w:rsidP="00593BA0">
            <w:pPr>
              <w:jc w:val="center"/>
            </w:pPr>
            <w:r w:rsidRPr="0045245E">
              <w:rPr>
                <w:position w:val="-24"/>
              </w:rPr>
              <w:object w:dxaOrig="1320" w:dyaOrig="660" w14:anchorId="0B2E2427">
                <v:shape id="_x0000_i1039" type="#_x0000_t75" style="width:66.75pt;height:33.75pt" o:ole="">
                  <v:imagedata r:id="rId34" o:title=""/>
                </v:shape>
                <o:OLEObject Type="Embed" ProgID="Equation.DSMT4" ShapeID="_x0000_i1039" DrawAspect="Content" ObjectID="_1786346139" r:id="rId35"/>
              </w:object>
            </w:r>
          </w:p>
        </w:tc>
      </w:tr>
      <w:tr w:rsidR="0045245E" w:rsidRPr="00B45EDD" w14:paraId="753CEE90" w14:textId="77777777" w:rsidTr="00582E44">
        <w:trPr>
          <w:jc w:val="center"/>
        </w:trPr>
        <w:tc>
          <w:tcPr>
            <w:tcW w:w="2348" w:type="dxa"/>
            <w:vAlign w:val="center"/>
          </w:tcPr>
          <w:p w14:paraId="394797CF" w14:textId="6FCFBD8B" w:rsidR="0045245E" w:rsidRPr="001D6E79" w:rsidRDefault="0045245E" w:rsidP="0045245E">
            <w:pPr>
              <w:jc w:val="center"/>
            </w:pPr>
            <w:r w:rsidRPr="001D6E79">
              <w:rPr>
                <w:position w:val="-14"/>
              </w:rPr>
              <w:object w:dxaOrig="720" w:dyaOrig="400" w14:anchorId="60F9F242">
                <v:shape id="_x0000_i1040" type="#_x0000_t75" style="width:36.75pt;height:20.25pt" o:ole="">
                  <v:imagedata r:id="rId13" o:title=""/>
                </v:shape>
                <o:OLEObject Type="Embed" ProgID="Equation.DSMT4" ShapeID="_x0000_i1040" DrawAspect="Content" ObjectID="_1786346140" r:id="rId36"/>
              </w:object>
            </w:r>
          </w:p>
        </w:tc>
        <w:tc>
          <w:tcPr>
            <w:tcW w:w="1511" w:type="dxa"/>
            <w:vAlign w:val="center"/>
          </w:tcPr>
          <w:p w14:paraId="0A97B4E0" w14:textId="24779144" w:rsidR="0045245E" w:rsidRPr="001D6E79" w:rsidRDefault="0045245E" w:rsidP="0045245E">
            <w:pPr>
              <w:jc w:val="center"/>
            </w:pPr>
            <w:r w:rsidRPr="001D6E79">
              <w:rPr>
                <w:position w:val="-14"/>
              </w:rPr>
              <w:object w:dxaOrig="740" w:dyaOrig="400" w14:anchorId="0FA76919">
                <v:shape id="_x0000_i1041" type="#_x0000_t75" style="width:36.75pt;height:20.25pt" o:ole="">
                  <v:imagedata r:id="rId32" o:title=""/>
                </v:shape>
                <o:OLEObject Type="Embed" ProgID="Equation.DSMT4" ShapeID="_x0000_i1041" DrawAspect="Content" ObjectID="_1786346141" r:id="rId37"/>
              </w:object>
            </w:r>
          </w:p>
        </w:tc>
        <w:tc>
          <w:tcPr>
            <w:tcW w:w="5491" w:type="dxa"/>
            <w:vAlign w:val="center"/>
          </w:tcPr>
          <w:p w14:paraId="7902A33A" w14:textId="28385E51" w:rsidR="0045245E" w:rsidRPr="00A23064" w:rsidRDefault="00F1082B" w:rsidP="0045245E">
            <w:pPr>
              <w:jc w:val="center"/>
            </w:pPr>
            <w:r w:rsidRPr="00F1082B">
              <w:rPr>
                <w:position w:val="-36"/>
              </w:rPr>
              <w:object w:dxaOrig="2400" w:dyaOrig="840" w14:anchorId="04045441">
                <v:shape id="_x0000_i1042" type="#_x0000_t75" style="width:120.75pt;height:42.75pt" o:ole="">
                  <v:imagedata r:id="rId38" o:title=""/>
                </v:shape>
                <o:OLEObject Type="Embed" ProgID="Equation.DSMT4" ShapeID="_x0000_i1042" DrawAspect="Content" ObjectID="_1786346142" r:id="rId39"/>
              </w:object>
            </w:r>
          </w:p>
        </w:tc>
      </w:tr>
      <w:tr w:rsidR="0045245E" w:rsidRPr="00B45EDD" w14:paraId="4DF12842" w14:textId="77777777" w:rsidTr="00582E44">
        <w:trPr>
          <w:jc w:val="center"/>
        </w:trPr>
        <w:tc>
          <w:tcPr>
            <w:tcW w:w="2348" w:type="dxa"/>
            <w:vAlign w:val="center"/>
          </w:tcPr>
          <w:p w14:paraId="3C8D5191" w14:textId="621780BD" w:rsidR="0045245E" w:rsidRDefault="0045245E" w:rsidP="0045245E">
            <w:pPr>
              <w:jc w:val="center"/>
            </w:pPr>
            <w:r w:rsidRPr="001D6E79">
              <w:rPr>
                <w:position w:val="-14"/>
              </w:rPr>
              <w:object w:dxaOrig="720" w:dyaOrig="400" w14:anchorId="23DCA0F4">
                <v:shape id="_x0000_i1043" type="#_x0000_t75" style="width:36.75pt;height:20.25pt" o:ole="">
                  <v:imagedata r:id="rId13" o:title=""/>
                </v:shape>
                <o:OLEObject Type="Embed" ProgID="Equation.DSMT4" ShapeID="_x0000_i1043" DrawAspect="Content" ObjectID="_1786346143" r:id="rId40"/>
              </w:object>
            </w:r>
          </w:p>
        </w:tc>
        <w:tc>
          <w:tcPr>
            <w:tcW w:w="1511" w:type="dxa"/>
            <w:vAlign w:val="center"/>
          </w:tcPr>
          <w:p w14:paraId="147EF1EF" w14:textId="5F734DA4" w:rsidR="0045245E" w:rsidRPr="001D6E79" w:rsidRDefault="0045245E" w:rsidP="0045245E">
            <w:pPr>
              <w:jc w:val="center"/>
            </w:pPr>
            <w:r w:rsidRPr="001D6E79">
              <w:rPr>
                <w:position w:val="-14"/>
              </w:rPr>
              <w:object w:dxaOrig="720" w:dyaOrig="400" w14:anchorId="749050A9">
                <v:shape id="_x0000_i1044" type="#_x0000_t75" style="width:36.75pt;height:20.25pt" o:ole="">
                  <v:imagedata r:id="rId13" o:title=""/>
                </v:shape>
                <o:OLEObject Type="Embed" ProgID="Equation.DSMT4" ShapeID="_x0000_i1044" DrawAspect="Content" ObjectID="_1786346144" r:id="rId41"/>
              </w:object>
            </w:r>
          </w:p>
        </w:tc>
        <w:tc>
          <w:tcPr>
            <w:tcW w:w="5491" w:type="dxa"/>
            <w:vAlign w:val="center"/>
          </w:tcPr>
          <w:p w14:paraId="65141186" w14:textId="42D775FB" w:rsidR="0045245E" w:rsidRPr="00BA6A27" w:rsidRDefault="0045245E" w:rsidP="0045245E">
            <w:pPr>
              <w:jc w:val="center"/>
            </w:pPr>
            <w:r w:rsidRPr="00082882">
              <w:rPr>
                <w:position w:val="-14"/>
              </w:rPr>
              <w:object w:dxaOrig="1359" w:dyaOrig="400" w14:anchorId="30154F07">
                <v:shape id="_x0000_i1045" type="#_x0000_t75" style="width:68.25pt;height:20.25pt" o:ole="">
                  <v:imagedata r:id="rId42" o:title=""/>
                </v:shape>
                <o:OLEObject Type="Embed" ProgID="Equation.DSMT4" ShapeID="_x0000_i1045" DrawAspect="Content" ObjectID="_1786346145" r:id="rId43"/>
              </w:object>
            </w:r>
          </w:p>
        </w:tc>
      </w:tr>
      <w:tr w:rsidR="0045245E" w:rsidRPr="00B45EDD" w14:paraId="3F3EEE08" w14:textId="77777777" w:rsidTr="00582E44">
        <w:trPr>
          <w:jc w:val="center"/>
        </w:trPr>
        <w:tc>
          <w:tcPr>
            <w:tcW w:w="2348" w:type="dxa"/>
            <w:vAlign w:val="center"/>
          </w:tcPr>
          <w:p w14:paraId="773EE04E" w14:textId="0C637439" w:rsidR="0045245E" w:rsidRPr="001D6E79" w:rsidRDefault="0045245E" w:rsidP="0045245E">
            <w:pPr>
              <w:jc w:val="center"/>
            </w:pPr>
            <w:r w:rsidRPr="003E27AD">
              <w:rPr>
                <w:position w:val="-14"/>
              </w:rPr>
              <w:object w:dxaOrig="2100" w:dyaOrig="440" w14:anchorId="6532C04A">
                <v:shape id="_x0000_i1046" type="#_x0000_t75" style="width:105pt;height:22.5pt" o:ole="">
                  <v:imagedata r:id="rId44" o:title=""/>
                </v:shape>
                <o:OLEObject Type="Embed" ProgID="Equation.DSMT4" ShapeID="_x0000_i1046" DrawAspect="Content" ObjectID="_1786346146" r:id="rId45"/>
              </w:object>
            </w:r>
          </w:p>
        </w:tc>
        <w:tc>
          <w:tcPr>
            <w:tcW w:w="1511" w:type="dxa"/>
            <w:vAlign w:val="center"/>
          </w:tcPr>
          <w:p w14:paraId="4230090C" w14:textId="1B8E9833" w:rsidR="0045245E" w:rsidRPr="001D6E79" w:rsidRDefault="00B151B5" w:rsidP="0045245E">
            <w:pPr>
              <w:jc w:val="center"/>
            </w:pPr>
            <w:r w:rsidRPr="001D6E79">
              <w:rPr>
                <w:position w:val="-14"/>
              </w:rPr>
              <w:object w:dxaOrig="940" w:dyaOrig="440" w14:anchorId="012E5559">
                <v:shape id="_x0000_i1047" type="#_x0000_t75" style="width:48pt;height:22.5pt" o:ole="">
                  <v:imagedata r:id="rId46" o:title=""/>
                </v:shape>
                <o:OLEObject Type="Embed" ProgID="Equation.DSMT4" ShapeID="_x0000_i1047" DrawAspect="Content" ObjectID="_1786346147" r:id="rId47"/>
              </w:object>
            </w:r>
          </w:p>
        </w:tc>
        <w:tc>
          <w:tcPr>
            <w:tcW w:w="5491" w:type="dxa"/>
            <w:vAlign w:val="center"/>
          </w:tcPr>
          <w:p w14:paraId="04CDAE03" w14:textId="32F793A7" w:rsidR="0045245E" w:rsidRDefault="00582E44" w:rsidP="0045245E">
            <w:pPr>
              <w:jc w:val="center"/>
            </w:pPr>
            <w:r w:rsidRPr="00582E44">
              <w:rPr>
                <w:position w:val="-24"/>
              </w:rPr>
              <w:object w:dxaOrig="5280" w:dyaOrig="620" w14:anchorId="6FCB7BB0">
                <v:shape id="_x0000_i1048" type="#_x0000_t75" style="width:264pt;height:31.5pt" o:ole="">
                  <v:imagedata r:id="rId48" o:title=""/>
                </v:shape>
                <o:OLEObject Type="Embed" ProgID="Equation.DSMT4" ShapeID="_x0000_i1048" DrawAspect="Content" ObjectID="_1786346148" r:id="rId49"/>
              </w:object>
            </w:r>
          </w:p>
          <w:p w14:paraId="4CC295BB" w14:textId="6914A8E3" w:rsidR="00582E44" w:rsidRDefault="00582E44" w:rsidP="0045245E">
            <w:pPr>
              <w:jc w:val="center"/>
            </w:pPr>
            <w:r w:rsidRPr="00582E44">
              <w:rPr>
                <w:position w:val="-20"/>
              </w:rPr>
              <w:object w:dxaOrig="3500" w:dyaOrig="560" w14:anchorId="11416645">
                <v:shape id="_x0000_i1049" type="#_x0000_t75" style="width:174.75pt;height:28.5pt" o:ole="">
                  <v:imagedata r:id="rId50" o:title=""/>
                </v:shape>
                <o:OLEObject Type="Embed" ProgID="Equation.DSMT4" ShapeID="_x0000_i1049" DrawAspect="Content" ObjectID="_1786346149" r:id="rId51"/>
              </w:object>
            </w:r>
          </w:p>
          <w:p w14:paraId="47D7DCD0" w14:textId="5EE842DC" w:rsidR="00582E44" w:rsidRPr="001D6E79" w:rsidRDefault="00582E44" w:rsidP="00582E44">
            <w:pPr>
              <w:jc w:val="center"/>
            </w:pPr>
            <w:r w:rsidRPr="00582E44">
              <w:rPr>
                <w:position w:val="-34"/>
              </w:rPr>
              <w:object w:dxaOrig="2720" w:dyaOrig="800" w14:anchorId="61996781">
                <v:shape id="_x0000_i1050" type="#_x0000_t75" style="width:135.75pt;height:40.5pt" o:ole="">
                  <v:imagedata r:id="rId52" o:title=""/>
                </v:shape>
                <o:OLEObject Type="Embed" ProgID="Equation.DSMT4" ShapeID="_x0000_i1050" DrawAspect="Content" ObjectID="_1786346150" r:id="rId53"/>
              </w:object>
            </w:r>
          </w:p>
        </w:tc>
      </w:tr>
    </w:tbl>
    <w:p w14:paraId="2307F7C4" w14:textId="77777777" w:rsidR="00F671FE" w:rsidRDefault="00F671FE" w:rsidP="002B7008"/>
    <w:p w14:paraId="7314C237" w14:textId="239C01ED" w:rsidR="001951FC" w:rsidRDefault="00F671FE" w:rsidP="007F4A03">
      <w:r>
        <w:t xml:space="preserve">This table is </w:t>
      </w:r>
      <w:r w:rsidR="00EC2739">
        <w:t xml:space="preserve">a subset of </w:t>
      </w:r>
      <w:r>
        <w:t xml:space="preserve">Table </w:t>
      </w:r>
      <w:r w:rsidR="00AC4AA9">
        <w:t>3</w:t>
      </w:r>
      <w:r>
        <w:t xml:space="preserve">.1 Select Convolution </w:t>
      </w:r>
      <w:r w:rsidR="00AC4AA9">
        <w:t>Sums</w:t>
      </w:r>
      <w:r>
        <w:t>, Linear Systems and Signals, 3</w:t>
      </w:r>
      <w:r w:rsidRPr="0037476D">
        <w:rPr>
          <w:vertAlign w:val="superscript"/>
        </w:rPr>
        <w:t>rd</w:t>
      </w:r>
      <w:r>
        <w:t xml:space="preserve"> edition, B.P. Lathi and Roger Green, OXFORD University Press, 2018, page </w:t>
      </w:r>
      <w:r w:rsidR="00AC4AA9">
        <w:t>285</w:t>
      </w:r>
      <w:r>
        <w:t>.</w:t>
      </w:r>
    </w:p>
    <w:sectPr w:rsidR="001951FC" w:rsidSect="00EA1455">
      <w:headerReference w:type="default" r:id="rId54"/>
      <w:footerReference w:type="default" r:id="rId55"/>
      <w:headerReference w:type="first" r:id="rId56"/>
      <w:footerReference w:type="first" r:id="rId5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AB2DC" w14:textId="77777777" w:rsidR="0056359D" w:rsidRDefault="0056359D" w:rsidP="00546E71">
      <w:r>
        <w:separator/>
      </w:r>
    </w:p>
  </w:endnote>
  <w:endnote w:type="continuationSeparator" w:id="0">
    <w:p w14:paraId="1F3319D2" w14:textId="77777777" w:rsidR="0056359D" w:rsidRDefault="0056359D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7ED9C" w14:textId="77777777" w:rsidR="0056359D" w:rsidRDefault="0056359D" w:rsidP="00546E71">
      <w:r>
        <w:separator/>
      </w:r>
    </w:p>
  </w:footnote>
  <w:footnote w:type="continuationSeparator" w:id="0">
    <w:p w14:paraId="014AB44D" w14:textId="77777777" w:rsidR="0056359D" w:rsidRDefault="0056359D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74B50" w14:textId="5CFE4878" w:rsidR="00A72F09" w:rsidRDefault="004D4EFB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B6AC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4571F3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A1681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043B4"/>
    <w:multiLevelType w:val="hybridMultilevel"/>
    <w:tmpl w:val="3AE6EE00"/>
    <w:lvl w:ilvl="0" w:tplc="F9105F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B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A1D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EF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09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A2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D61A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54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9EB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4C796B"/>
    <w:multiLevelType w:val="hybridMultilevel"/>
    <w:tmpl w:val="B80EA1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F33869"/>
    <w:multiLevelType w:val="hybridMultilevel"/>
    <w:tmpl w:val="01624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F136C"/>
    <w:multiLevelType w:val="hybridMultilevel"/>
    <w:tmpl w:val="15502312"/>
    <w:lvl w:ilvl="0" w:tplc="F2646534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540369">
    <w:abstractNumId w:val="8"/>
  </w:num>
  <w:num w:numId="2" w16cid:durableId="873157471">
    <w:abstractNumId w:val="4"/>
  </w:num>
  <w:num w:numId="3" w16cid:durableId="267540160">
    <w:abstractNumId w:val="0"/>
  </w:num>
  <w:num w:numId="4" w16cid:durableId="1817793323">
    <w:abstractNumId w:val="0"/>
    <w:lvlOverride w:ilvl="0">
      <w:startOverride w:val="1"/>
    </w:lvlOverride>
  </w:num>
  <w:num w:numId="5" w16cid:durableId="185099015">
    <w:abstractNumId w:val="11"/>
  </w:num>
  <w:num w:numId="6" w16cid:durableId="1399791040">
    <w:abstractNumId w:val="13"/>
  </w:num>
  <w:num w:numId="7" w16cid:durableId="2096516935">
    <w:abstractNumId w:val="3"/>
  </w:num>
  <w:num w:numId="8" w16cid:durableId="1818842260">
    <w:abstractNumId w:val="14"/>
  </w:num>
  <w:num w:numId="9" w16cid:durableId="2049262196">
    <w:abstractNumId w:val="2"/>
  </w:num>
  <w:num w:numId="10" w16cid:durableId="377823339">
    <w:abstractNumId w:val="9"/>
  </w:num>
  <w:num w:numId="11" w16cid:durableId="2144536351">
    <w:abstractNumId w:val="7"/>
  </w:num>
  <w:num w:numId="12" w16cid:durableId="1133405197">
    <w:abstractNumId w:val="11"/>
    <w:lvlOverride w:ilvl="0">
      <w:startOverride w:val="1"/>
    </w:lvlOverride>
  </w:num>
  <w:num w:numId="13" w16cid:durableId="1039860549">
    <w:abstractNumId w:val="13"/>
    <w:lvlOverride w:ilvl="0">
      <w:startOverride w:val="1"/>
    </w:lvlOverride>
  </w:num>
  <w:num w:numId="14" w16cid:durableId="1716655440">
    <w:abstractNumId w:val="13"/>
    <w:lvlOverride w:ilvl="0">
      <w:startOverride w:val="1"/>
    </w:lvlOverride>
  </w:num>
  <w:num w:numId="15" w16cid:durableId="1113860631">
    <w:abstractNumId w:val="13"/>
    <w:lvlOverride w:ilvl="0">
      <w:startOverride w:val="1"/>
    </w:lvlOverride>
  </w:num>
  <w:num w:numId="16" w16cid:durableId="777335817">
    <w:abstractNumId w:val="13"/>
    <w:lvlOverride w:ilvl="0">
      <w:startOverride w:val="1"/>
    </w:lvlOverride>
  </w:num>
  <w:num w:numId="17" w16cid:durableId="1366298362">
    <w:abstractNumId w:val="13"/>
    <w:lvlOverride w:ilvl="0">
      <w:startOverride w:val="1"/>
    </w:lvlOverride>
  </w:num>
  <w:num w:numId="18" w16cid:durableId="1972981442">
    <w:abstractNumId w:val="13"/>
    <w:lvlOverride w:ilvl="0">
      <w:startOverride w:val="1"/>
    </w:lvlOverride>
  </w:num>
  <w:num w:numId="19" w16cid:durableId="2030643858">
    <w:abstractNumId w:val="13"/>
    <w:lvlOverride w:ilvl="0">
      <w:startOverride w:val="1"/>
    </w:lvlOverride>
  </w:num>
  <w:num w:numId="20" w16cid:durableId="56825225">
    <w:abstractNumId w:val="1"/>
  </w:num>
  <w:num w:numId="21" w16cid:durableId="1194535656">
    <w:abstractNumId w:val="5"/>
  </w:num>
  <w:num w:numId="22" w16cid:durableId="118837574">
    <w:abstractNumId w:val="12"/>
  </w:num>
  <w:num w:numId="23" w16cid:durableId="1987927181">
    <w:abstractNumId w:val="10"/>
  </w:num>
  <w:num w:numId="24" w16cid:durableId="542206424">
    <w:abstractNumId w:val="6"/>
  </w:num>
  <w:num w:numId="25" w16cid:durableId="332612592">
    <w:abstractNumId w:val="13"/>
    <w:lvlOverride w:ilvl="0">
      <w:startOverride w:val="1"/>
    </w:lvlOverride>
  </w:num>
  <w:num w:numId="26" w16cid:durableId="1904487838">
    <w:abstractNumId w:val="13"/>
    <w:lvlOverride w:ilvl="0">
      <w:startOverride w:val="1"/>
    </w:lvlOverride>
  </w:num>
  <w:num w:numId="27" w16cid:durableId="980697056">
    <w:abstractNumId w:val="13"/>
    <w:lvlOverride w:ilvl="0">
      <w:startOverride w:val="1"/>
    </w:lvlOverride>
  </w:num>
  <w:num w:numId="28" w16cid:durableId="1528251178">
    <w:abstractNumId w:val="13"/>
    <w:lvlOverride w:ilvl="0">
      <w:startOverride w:val="1"/>
    </w:lvlOverride>
  </w:num>
  <w:num w:numId="29" w16cid:durableId="410321617">
    <w:abstractNumId w:val="13"/>
    <w:lvlOverride w:ilvl="0">
      <w:startOverride w:val="1"/>
    </w:lvlOverride>
  </w:num>
  <w:num w:numId="30" w16cid:durableId="1851329193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072C"/>
    <w:rsid w:val="000114C8"/>
    <w:rsid w:val="00014E08"/>
    <w:rsid w:val="00016952"/>
    <w:rsid w:val="00024A22"/>
    <w:rsid w:val="0003175E"/>
    <w:rsid w:val="0003268C"/>
    <w:rsid w:val="00033FEF"/>
    <w:rsid w:val="000427A5"/>
    <w:rsid w:val="000477F3"/>
    <w:rsid w:val="00051AB1"/>
    <w:rsid w:val="00067526"/>
    <w:rsid w:val="000678C2"/>
    <w:rsid w:val="000728C9"/>
    <w:rsid w:val="00082750"/>
    <w:rsid w:val="00082882"/>
    <w:rsid w:val="00082E47"/>
    <w:rsid w:val="00083932"/>
    <w:rsid w:val="00085281"/>
    <w:rsid w:val="00085555"/>
    <w:rsid w:val="0008662A"/>
    <w:rsid w:val="00090915"/>
    <w:rsid w:val="00090FC4"/>
    <w:rsid w:val="00091501"/>
    <w:rsid w:val="00096397"/>
    <w:rsid w:val="00096584"/>
    <w:rsid w:val="00096B80"/>
    <w:rsid w:val="000A24F9"/>
    <w:rsid w:val="000A27C8"/>
    <w:rsid w:val="000A5BED"/>
    <w:rsid w:val="000B264A"/>
    <w:rsid w:val="000B55B7"/>
    <w:rsid w:val="000C0E81"/>
    <w:rsid w:val="000C19E7"/>
    <w:rsid w:val="000C1BFD"/>
    <w:rsid w:val="000C26C4"/>
    <w:rsid w:val="000C51BA"/>
    <w:rsid w:val="000D036C"/>
    <w:rsid w:val="000D25B1"/>
    <w:rsid w:val="000D4D92"/>
    <w:rsid w:val="000D6E66"/>
    <w:rsid w:val="000D747F"/>
    <w:rsid w:val="000E05FD"/>
    <w:rsid w:val="000E300B"/>
    <w:rsid w:val="000E35B7"/>
    <w:rsid w:val="000E4E04"/>
    <w:rsid w:val="000E6361"/>
    <w:rsid w:val="000E7FF7"/>
    <w:rsid w:val="000F275F"/>
    <w:rsid w:val="000F55A4"/>
    <w:rsid w:val="000F7266"/>
    <w:rsid w:val="001056BF"/>
    <w:rsid w:val="001069E4"/>
    <w:rsid w:val="00131BE6"/>
    <w:rsid w:val="00135324"/>
    <w:rsid w:val="00143234"/>
    <w:rsid w:val="001469B1"/>
    <w:rsid w:val="00150698"/>
    <w:rsid w:val="00152835"/>
    <w:rsid w:val="0015359E"/>
    <w:rsid w:val="0015440C"/>
    <w:rsid w:val="00154625"/>
    <w:rsid w:val="00162B66"/>
    <w:rsid w:val="00170B75"/>
    <w:rsid w:val="001716C9"/>
    <w:rsid w:val="0017221B"/>
    <w:rsid w:val="00172411"/>
    <w:rsid w:val="001768A6"/>
    <w:rsid w:val="00176F5B"/>
    <w:rsid w:val="00177B1E"/>
    <w:rsid w:val="00181E7A"/>
    <w:rsid w:val="00186018"/>
    <w:rsid w:val="00187476"/>
    <w:rsid w:val="00191B10"/>
    <w:rsid w:val="00192C04"/>
    <w:rsid w:val="00194238"/>
    <w:rsid w:val="001951FC"/>
    <w:rsid w:val="001A0A3F"/>
    <w:rsid w:val="001A1DA9"/>
    <w:rsid w:val="001A2B74"/>
    <w:rsid w:val="001A428B"/>
    <w:rsid w:val="001A6B75"/>
    <w:rsid w:val="001B4FED"/>
    <w:rsid w:val="001B5CC1"/>
    <w:rsid w:val="001C140C"/>
    <w:rsid w:val="001C1DC0"/>
    <w:rsid w:val="001C22CB"/>
    <w:rsid w:val="001C236B"/>
    <w:rsid w:val="001C7D34"/>
    <w:rsid w:val="001D03C1"/>
    <w:rsid w:val="001D3D58"/>
    <w:rsid w:val="001D560F"/>
    <w:rsid w:val="001E608A"/>
    <w:rsid w:val="001F1343"/>
    <w:rsid w:val="001F15F9"/>
    <w:rsid w:val="001F2F8E"/>
    <w:rsid w:val="001F353E"/>
    <w:rsid w:val="001F3CF2"/>
    <w:rsid w:val="001F4BD9"/>
    <w:rsid w:val="001F54A0"/>
    <w:rsid w:val="00203374"/>
    <w:rsid w:val="0020511D"/>
    <w:rsid w:val="002060D6"/>
    <w:rsid w:val="002078E6"/>
    <w:rsid w:val="00211F82"/>
    <w:rsid w:val="00216D67"/>
    <w:rsid w:val="00222902"/>
    <w:rsid w:val="00222E82"/>
    <w:rsid w:val="0022408A"/>
    <w:rsid w:val="002263AC"/>
    <w:rsid w:val="002326D1"/>
    <w:rsid w:val="00233DA4"/>
    <w:rsid w:val="00242303"/>
    <w:rsid w:val="00246FD0"/>
    <w:rsid w:val="00252770"/>
    <w:rsid w:val="00253C94"/>
    <w:rsid w:val="00257F20"/>
    <w:rsid w:val="0026063B"/>
    <w:rsid w:val="0026268E"/>
    <w:rsid w:val="00272B7D"/>
    <w:rsid w:val="0027719F"/>
    <w:rsid w:val="00277AA1"/>
    <w:rsid w:val="002854F6"/>
    <w:rsid w:val="0028685E"/>
    <w:rsid w:val="00286B36"/>
    <w:rsid w:val="00287C1D"/>
    <w:rsid w:val="002A22FC"/>
    <w:rsid w:val="002A47E1"/>
    <w:rsid w:val="002B08D9"/>
    <w:rsid w:val="002B7008"/>
    <w:rsid w:val="002C7555"/>
    <w:rsid w:val="002E0087"/>
    <w:rsid w:val="002E008B"/>
    <w:rsid w:val="002E46BC"/>
    <w:rsid w:val="002E5D3B"/>
    <w:rsid w:val="002F2502"/>
    <w:rsid w:val="002F3FEE"/>
    <w:rsid w:val="002F5837"/>
    <w:rsid w:val="002F6A4C"/>
    <w:rsid w:val="00305A0C"/>
    <w:rsid w:val="003130DB"/>
    <w:rsid w:val="00322144"/>
    <w:rsid w:val="00322D19"/>
    <w:rsid w:val="003324FF"/>
    <w:rsid w:val="00335047"/>
    <w:rsid w:val="003406DD"/>
    <w:rsid w:val="00340D96"/>
    <w:rsid w:val="003520CE"/>
    <w:rsid w:val="0035222D"/>
    <w:rsid w:val="00354EEA"/>
    <w:rsid w:val="00360D69"/>
    <w:rsid w:val="00365167"/>
    <w:rsid w:val="00365959"/>
    <w:rsid w:val="00366A58"/>
    <w:rsid w:val="00370C72"/>
    <w:rsid w:val="003727BE"/>
    <w:rsid w:val="00373BC4"/>
    <w:rsid w:val="00375714"/>
    <w:rsid w:val="003800DD"/>
    <w:rsid w:val="00380E93"/>
    <w:rsid w:val="0038288F"/>
    <w:rsid w:val="00387562"/>
    <w:rsid w:val="003A745D"/>
    <w:rsid w:val="003A79D4"/>
    <w:rsid w:val="003A7D6D"/>
    <w:rsid w:val="003B0008"/>
    <w:rsid w:val="003B1894"/>
    <w:rsid w:val="003B1E80"/>
    <w:rsid w:val="003B7DDA"/>
    <w:rsid w:val="003D2B16"/>
    <w:rsid w:val="003D3A6F"/>
    <w:rsid w:val="003D617B"/>
    <w:rsid w:val="003E1006"/>
    <w:rsid w:val="003E170C"/>
    <w:rsid w:val="003E3E5D"/>
    <w:rsid w:val="003E5ED6"/>
    <w:rsid w:val="003E6064"/>
    <w:rsid w:val="0040451B"/>
    <w:rsid w:val="00410804"/>
    <w:rsid w:val="00413E1B"/>
    <w:rsid w:val="00414BD5"/>
    <w:rsid w:val="00422432"/>
    <w:rsid w:val="00423193"/>
    <w:rsid w:val="004253A4"/>
    <w:rsid w:val="00426C68"/>
    <w:rsid w:val="0042782A"/>
    <w:rsid w:val="00434DC3"/>
    <w:rsid w:val="00435F0B"/>
    <w:rsid w:val="00442115"/>
    <w:rsid w:val="00444386"/>
    <w:rsid w:val="00444A6F"/>
    <w:rsid w:val="00450609"/>
    <w:rsid w:val="0045245E"/>
    <w:rsid w:val="004603A4"/>
    <w:rsid w:val="00463EFD"/>
    <w:rsid w:val="00472160"/>
    <w:rsid w:val="00473265"/>
    <w:rsid w:val="004740D8"/>
    <w:rsid w:val="004812BB"/>
    <w:rsid w:val="00484540"/>
    <w:rsid w:val="00485329"/>
    <w:rsid w:val="004856BF"/>
    <w:rsid w:val="004917FB"/>
    <w:rsid w:val="004A0824"/>
    <w:rsid w:val="004A570C"/>
    <w:rsid w:val="004C32BE"/>
    <w:rsid w:val="004C74EB"/>
    <w:rsid w:val="004C783A"/>
    <w:rsid w:val="004D07B3"/>
    <w:rsid w:val="004D2D8F"/>
    <w:rsid w:val="004D4EFB"/>
    <w:rsid w:val="004E42C5"/>
    <w:rsid w:val="004E6096"/>
    <w:rsid w:val="004F0107"/>
    <w:rsid w:val="004F0AF8"/>
    <w:rsid w:val="004F251B"/>
    <w:rsid w:val="004F291B"/>
    <w:rsid w:val="004F3B80"/>
    <w:rsid w:val="00500725"/>
    <w:rsid w:val="005030B7"/>
    <w:rsid w:val="00506841"/>
    <w:rsid w:val="00512878"/>
    <w:rsid w:val="00516BE8"/>
    <w:rsid w:val="00524E84"/>
    <w:rsid w:val="005268A7"/>
    <w:rsid w:val="005276BB"/>
    <w:rsid w:val="0053054A"/>
    <w:rsid w:val="00532812"/>
    <w:rsid w:val="00535D9A"/>
    <w:rsid w:val="0054040E"/>
    <w:rsid w:val="00540CC8"/>
    <w:rsid w:val="00541739"/>
    <w:rsid w:val="00544751"/>
    <w:rsid w:val="00546E71"/>
    <w:rsid w:val="005504FE"/>
    <w:rsid w:val="005505A3"/>
    <w:rsid w:val="005520CA"/>
    <w:rsid w:val="00552CD7"/>
    <w:rsid w:val="00555017"/>
    <w:rsid w:val="00555B23"/>
    <w:rsid w:val="00557264"/>
    <w:rsid w:val="00557559"/>
    <w:rsid w:val="00560D67"/>
    <w:rsid w:val="0056359D"/>
    <w:rsid w:val="00570F02"/>
    <w:rsid w:val="00580071"/>
    <w:rsid w:val="00582A65"/>
    <w:rsid w:val="00582E44"/>
    <w:rsid w:val="00584D94"/>
    <w:rsid w:val="00585835"/>
    <w:rsid w:val="0058584B"/>
    <w:rsid w:val="00587042"/>
    <w:rsid w:val="00593BA0"/>
    <w:rsid w:val="00597E2F"/>
    <w:rsid w:val="005A6F62"/>
    <w:rsid w:val="005B139A"/>
    <w:rsid w:val="005B324F"/>
    <w:rsid w:val="005B3383"/>
    <w:rsid w:val="005B3F21"/>
    <w:rsid w:val="005B771C"/>
    <w:rsid w:val="005D3238"/>
    <w:rsid w:val="005D3C41"/>
    <w:rsid w:val="005D4A75"/>
    <w:rsid w:val="005D6672"/>
    <w:rsid w:val="005E27CC"/>
    <w:rsid w:val="005E383B"/>
    <w:rsid w:val="005E794A"/>
    <w:rsid w:val="005F368E"/>
    <w:rsid w:val="005F466E"/>
    <w:rsid w:val="005F7A43"/>
    <w:rsid w:val="006018AE"/>
    <w:rsid w:val="0060546E"/>
    <w:rsid w:val="006068FD"/>
    <w:rsid w:val="00607FAD"/>
    <w:rsid w:val="006167DB"/>
    <w:rsid w:val="00617E3C"/>
    <w:rsid w:val="00633B1C"/>
    <w:rsid w:val="0063418B"/>
    <w:rsid w:val="00636ECF"/>
    <w:rsid w:val="006400F7"/>
    <w:rsid w:val="006409B4"/>
    <w:rsid w:val="00641222"/>
    <w:rsid w:val="00642C9A"/>
    <w:rsid w:val="006434E9"/>
    <w:rsid w:val="006456CD"/>
    <w:rsid w:val="0064590E"/>
    <w:rsid w:val="00647087"/>
    <w:rsid w:val="00647A3E"/>
    <w:rsid w:val="00651593"/>
    <w:rsid w:val="00651B49"/>
    <w:rsid w:val="00652DF0"/>
    <w:rsid w:val="00653E05"/>
    <w:rsid w:val="00661771"/>
    <w:rsid w:val="00665FA5"/>
    <w:rsid w:val="00670D2A"/>
    <w:rsid w:val="00672135"/>
    <w:rsid w:val="00674877"/>
    <w:rsid w:val="00674C6D"/>
    <w:rsid w:val="00680706"/>
    <w:rsid w:val="0068135F"/>
    <w:rsid w:val="0068175D"/>
    <w:rsid w:val="00684031"/>
    <w:rsid w:val="00684148"/>
    <w:rsid w:val="00684538"/>
    <w:rsid w:val="00695BB8"/>
    <w:rsid w:val="006A1EA4"/>
    <w:rsid w:val="006A2BB2"/>
    <w:rsid w:val="006A383C"/>
    <w:rsid w:val="006A5DE5"/>
    <w:rsid w:val="006B136F"/>
    <w:rsid w:val="006C3504"/>
    <w:rsid w:val="006C4D67"/>
    <w:rsid w:val="006C6FA0"/>
    <w:rsid w:val="006E1692"/>
    <w:rsid w:val="006E6395"/>
    <w:rsid w:val="00700469"/>
    <w:rsid w:val="00700F23"/>
    <w:rsid w:val="00701E4F"/>
    <w:rsid w:val="007022FC"/>
    <w:rsid w:val="00703106"/>
    <w:rsid w:val="007037C1"/>
    <w:rsid w:val="00703F7E"/>
    <w:rsid w:val="00710F01"/>
    <w:rsid w:val="00712A02"/>
    <w:rsid w:val="00714217"/>
    <w:rsid w:val="00725968"/>
    <w:rsid w:val="00726A4C"/>
    <w:rsid w:val="00726B6D"/>
    <w:rsid w:val="0072729E"/>
    <w:rsid w:val="00730491"/>
    <w:rsid w:val="00734F46"/>
    <w:rsid w:val="00736F5D"/>
    <w:rsid w:val="00751602"/>
    <w:rsid w:val="00751BE1"/>
    <w:rsid w:val="00751CC0"/>
    <w:rsid w:val="00752262"/>
    <w:rsid w:val="007543B6"/>
    <w:rsid w:val="00760163"/>
    <w:rsid w:val="00762103"/>
    <w:rsid w:val="00764E19"/>
    <w:rsid w:val="0076786C"/>
    <w:rsid w:val="00774547"/>
    <w:rsid w:val="00781A2B"/>
    <w:rsid w:val="00781CC7"/>
    <w:rsid w:val="00781E8B"/>
    <w:rsid w:val="0078431D"/>
    <w:rsid w:val="00786B34"/>
    <w:rsid w:val="00787F53"/>
    <w:rsid w:val="00791775"/>
    <w:rsid w:val="007A3C40"/>
    <w:rsid w:val="007B0465"/>
    <w:rsid w:val="007B0B64"/>
    <w:rsid w:val="007C1450"/>
    <w:rsid w:val="007C14B6"/>
    <w:rsid w:val="007C4EAB"/>
    <w:rsid w:val="007C6752"/>
    <w:rsid w:val="007D01CD"/>
    <w:rsid w:val="007E4416"/>
    <w:rsid w:val="007E5E24"/>
    <w:rsid w:val="007F01F2"/>
    <w:rsid w:val="007F4A03"/>
    <w:rsid w:val="007F4D14"/>
    <w:rsid w:val="007F54F3"/>
    <w:rsid w:val="007F755F"/>
    <w:rsid w:val="008049C9"/>
    <w:rsid w:val="00804B93"/>
    <w:rsid w:val="008055F5"/>
    <w:rsid w:val="0080706A"/>
    <w:rsid w:val="0080793D"/>
    <w:rsid w:val="00810C69"/>
    <w:rsid w:val="00815E3C"/>
    <w:rsid w:val="0081664F"/>
    <w:rsid w:val="00821060"/>
    <w:rsid w:val="00821AD6"/>
    <w:rsid w:val="00821FD0"/>
    <w:rsid w:val="00847FA4"/>
    <w:rsid w:val="008543D0"/>
    <w:rsid w:val="00860814"/>
    <w:rsid w:val="00864C6F"/>
    <w:rsid w:val="00865456"/>
    <w:rsid w:val="00870145"/>
    <w:rsid w:val="008711BD"/>
    <w:rsid w:val="00873FE0"/>
    <w:rsid w:val="00877A63"/>
    <w:rsid w:val="0088083F"/>
    <w:rsid w:val="008822ED"/>
    <w:rsid w:val="008847FA"/>
    <w:rsid w:val="00885741"/>
    <w:rsid w:val="0088698B"/>
    <w:rsid w:val="00891E34"/>
    <w:rsid w:val="00892A24"/>
    <w:rsid w:val="00892C69"/>
    <w:rsid w:val="0089785B"/>
    <w:rsid w:val="00897D16"/>
    <w:rsid w:val="008A3BA8"/>
    <w:rsid w:val="008A5985"/>
    <w:rsid w:val="008B235D"/>
    <w:rsid w:val="008B4A52"/>
    <w:rsid w:val="008B57C7"/>
    <w:rsid w:val="008C5618"/>
    <w:rsid w:val="008D3311"/>
    <w:rsid w:val="008D4255"/>
    <w:rsid w:val="008D4CC4"/>
    <w:rsid w:val="008E3460"/>
    <w:rsid w:val="008E433C"/>
    <w:rsid w:val="008E5807"/>
    <w:rsid w:val="008E6039"/>
    <w:rsid w:val="00902960"/>
    <w:rsid w:val="00904366"/>
    <w:rsid w:val="00904AE5"/>
    <w:rsid w:val="009115D6"/>
    <w:rsid w:val="00911D11"/>
    <w:rsid w:val="00920BA5"/>
    <w:rsid w:val="00921DCE"/>
    <w:rsid w:val="009263CA"/>
    <w:rsid w:val="009310F9"/>
    <w:rsid w:val="00932EC5"/>
    <w:rsid w:val="00936EBF"/>
    <w:rsid w:val="00940448"/>
    <w:rsid w:val="009439FD"/>
    <w:rsid w:val="009501E2"/>
    <w:rsid w:val="009543BA"/>
    <w:rsid w:val="00961C31"/>
    <w:rsid w:val="009631E4"/>
    <w:rsid w:val="0096711E"/>
    <w:rsid w:val="009747B4"/>
    <w:rsid w:val="009801A5"/>
    <w:rsid w:val="00983F3F"/>
    <w:rsid w:val="00985777"/>
    <w:rsid w:val="00986EE6"/>
    <w:rsid w:val="009944CA"/>
    <w:rsid w:val="009A2395"/>
    <w:rsid w:val="009A337B"/>
    <w:rsid w:val="009A3654"/>
    <w:rsid w:val="009A6F5D"/>
    <w:rsid w:val="009A7070"/>
    <w:rsid w:val="009B2A66"/>
    <w:rsid w:val="009B2FF3"/>
    <w:rsid w:val="009B50AA"/>
    <w:rsid w:val="009B67E2"/>
    <w:rsid w:val="009C22D9"/>
    <w:rsid w:val="009C25D8"/>
    <w:rsid w:val="009D49D6"/>
    <w:rsid w:val="009D6495"/>
    <w:rsid w:val="009E2313"/>
    <w:rsid w:val="009F1FA8"/>
    <w:rsid w:val="009F2D21"/>
    <w:rsid w:val="00A06306"/>
    <w:rsid w:val="00A158DC"/>
    <w:rsid w:val="00A16A32"/>
    <w:rsid w:val="00A179A9"/>
    <w:rsid w:val="00A23064"/>
    <w:rsid w:val="00A3250B"/>
    <w:rsid w:val="00A32AFE"/>
    <w:rsid w:val="00A337EE"/>
    <w:rsid w:val="00A35488"/>
    <w:rsid w:val="00A409E9"/>
    <w:rsid w:val="00A424A2"/>
    <w:rsid w:val="00A4277F"/>
    <w:rsid w:val="00A42AC9"/>
    <w:rsid w:val="00A441AF"/>
    <w:rsid w:val="00A4614A"/>
    <w:rsid w:val="00A50A74"/>
    <w:rsid w:val="00A5387B"/>
    <w:rsid w:val="00A53F0B"/>
    <w:rsid w:val="00A5491F"/>
    <w:rsid w:val="00A55844"/>
    <w:rsid w:val="00A61734"/>
    <w:rsid w:val="00A72F09"/>
    <w:rsid w:val="00A766FF"/>
    <w:rsid w:val="00A76A66"/>
    <w:rsid w:val="00A8119E"/>
    <w:rsid w:val="00A85F26"/>
    <w:rsid w:val="00A87AB2"/>
    <w:rsid w:val="00AB0106"/>
    <w:rsid w:val="00AC0FA5"/>
    <w:rsid w:val="00AC1C0F"/>
    <w:rsid w:val="00AC4AA9"/>
    <w:rsid w:val="00AC4D31"/>
    <w:rsid w:val="00AD18E3"/>
    <w:rsid w:val="00AE432F"/>
    <w:rsid w:val="00AF0FE1"/>
    <w:rsid w:val="00AF123B"/>
    <w:rsid w:val="00AF412E"/>
    <w:rsid w:val="00AF551E"/>
    <w:rsid w:val="00AF7799"/>
    <w:rsid w:val="00AF7BDC"/>
    <w:rsid w:val="00B00E94"/>
    <w:rsid w:val="00B01090"/>
    <w:rsid w:val="00B048D3"/>
    <w:rsid w:val="00B12CCB"/>
    <w:rsid w:val="00B151B5"/>
    <w:rsid w:val="00B16B9E"/>
    <w:rsid w:val="00B16F73"/>
    <w:rsid w:val="00B25598"/>
    <w:rsid w:val="00B27F0D"/>
    <w:rsid w:val="00B349DA"/>
    <w:rsid w:val="00B36E39"/>
    <w:rsid w:val="00B505C6"/>
    <w:rsid w:val="00B53D01"/>
    <w:rsid w:val="00B55723"/>
    <w:rsid w:val="00B64679"/>
    <w:rsid w:val="00B64723"/>
    <w:rsid w:val="00B64DAE"/>
    <w:rsid w:val="00B74BF7"/>
    <w:rsid w:val="00B751AD"/>
    <w:rsid w:val="00B7622A"/>
    <w:rsid w:val="00B76546"/>
    <w:rsid w:val="00B82992"/>
    <w:rsid w:val="00B866D9"/>
    <w:rsid w:val="00B87B56"/>
    <w:rsid w:val="00B87CB4"/>
    <w:rsid w:val="00B910ED"/>
    <w:rsid w:val="00B9231B"/>
    <w:rsid w:val="00B93D34"/>
    <w:rsid w:val="00B94B32"/>
    <w:rsid w:val="00B96660"/>
    <w:rsid w:val="00B96973"/>
    <w:rsid w:val="00BA016B"/>
    <w:rsid w:val="00BA1D64"/>
    <w:rsid w:val="00BA4236"/>
    <w:rsid w:val="00BA5421"/>
    <w:rsid w:val="00BB2780"/>
    <w:rsid w:val="00BD4AC4"/>
    <w:rsid w:val="00BE3561"/>
    <w:rsid w:val="00BE5DD8"/>
    <w:rsid w:val="00BE753F"/>
    <w:rsid w:val="00BF0297"/>
    <w:rsid w:val="00BF21E3"/>
    <w:rsid w:val="00BF338D"/>
    <w:rsid w:val="00BF3956"/>
    <w:rsid w:val="00BF7736"/>
    <w:rsid w:val="00C05FEC"/>
    <w:rsid w:val="00C131A9"/>
    <w:rsid w:val="00C13300"/>
    <w:rsid w:val="00C16EEC"/>
    <w:rsid w:val="00C221E4"/>
    <w:rsid w:val="00C22B6E"/>
    <w:rsid w:val="00C24656"/>
    <w:rsid w:val="00C25587"/>
    <w:rsid w:val="00C26267"/>
    <w:rsid w:val="00C32F0B"/>
    <w:rsid w:val="00C41FF8"/>
    <w:rsid w:val="00C45A7D"/>
    <w:rsid w:val="00C46A06"/>
    <w:rsid w:val="00C5668D"/>
    <w:rsid w:val="00C57BB7"/>
    <w:rsid w:val="00C602C3"/>
    <w:rsid w:val="00C71F9A"/>
    <w:rsid w:val="00C74CCC"/>
    <w:rsid w:val="00C76D31"/>
    <w:rsid w:val="00C80C8B"/>
    <w:rsid w:val="00C813E3"/>
    <w:rsid w:val="00C912F4"/>
    <w:rsid w:val="00C913D7"/>
    <w:rsid w:val="00C94CBB"/>
    <w:rsid w:val="00C95B92"/>
    <w:rsid w:val="00CA1F87"/>
    <w:rsid w:val="00CA3EC6"/>
    <w:rsid w:val="00CB2203"/>
    <w:rsid w:val="00CB3C0A"/>
    <w:rsid w:val="00CB5585"/>
    <w:rsid w:val="00CB5C5E"/>
    <w:rsid w:val="00CB772E"/>
    <w:rsid w:val="00CC2B59"/>
    <w:rsid w:val="00CC42B3"/>
    <w:rsid w:val="00CD15B0"/>
    <w:rsid w:val="00CD1EBB"/>
    <w:rsid w:val="00CD237E"/>
    <w:rsid w:val="00CD2EB1"/>
    <w:rsid w:val="00CD3240"/>
    <w:rsid w:val="00CD5FBC"/>
    <w:rsid w:val="00CE20E1"/>
    <w:rsid w:val="00CE4DEA"/>
    <w:rsid w:val="00CE609B"/>
    <w:rsid w:val="00CE7969"/>
    <w:rsid w:val="00CE7F36"/>
    <w:rsid w:val="00CF07A9"/>
    <w:rsid w:val="00CF0B9A"/>
    <w:rsid w:val="00CF47E2"/>
    <w:rsid w:val="00CF4D29"/>
    <w:rsid w:val="00CF5905"/>
    <w:rsid w:val="00CF7C47"/>
    <w:rsid w:val="00D00275"/>
    <w:rsid w:val="00D01C1C"/>
    <w:rsid w:val="00D06E1A"/>
    <w:rsid w:val="00D206A0"/>
    <w:rsid w:val="00D208E2"/>
    <w:rsid w:val="00D21535"/>
    <w:rsid w:val="00D24090"/>
    <w:rsid w:val="00D2768B"/>
    <w:rsid w:val="00D3464C"/>
    <w:rsid w:val="00D41BD2"/>
    <w:rsid w:val="00D431AC"/>
    <w:rsid w:val="00D43513"/>
    <w:rsid w:val="00D43FB1"/>
    <w:rsid w:val="00D5002E"/>
    <w:rsid w:val="00D55B33"/>
    <w:rsid w:val="00D56010"/>
    <w:rsid w:val="00D57D7B"/>
    <w:rsid w:val="00D62843"/>
    <w:rsid w:val="00D63BBA"/>
    <w:rsid w:val="00D67D66"/>
    <w:rsid w:val="00D70A3E"/>
    <w:rsid w:val="00D7664D"/>
    <w:rsid w:val="00D824DA"/>
    <w:rsid w:val="00D933A5"/>
    <w:rsid w:val="00D9399B"/>
    <w:rsid w:val="00D958AB"/>
    <w:rsid w:val="00DA08D1"/>
    <w:rsid w:val="00DA269B"/>
    <w:rsid w:val="00DB1566"/>
    <w:rsid w:val="00DB5EDF"/>
    <w:rsid w:val="00DB654E"/>
    <w:rsid w:val="00DC45D8"/>
    <w:rsid w:val="00DC75BC"/>
    <w:rsid w:val="00DD218A"/>
    <w:rsid w:val="00DD6D5B"/>
    <w:rsid w:val="00DE1D66"/>
    <w:rsid w:val="00DE4B37"/>
    <w:rsid w:val="00DE56E2"/>
    <w:rsid w:val="00DF122C"/>
    <w:rsid w:val="00DF2FDB"/>
    <w:rsid w:val="00DF4205"/>
    <w:rsid w:val="00DF5B7B"/>
    <w:rsid w:val="00E007AD"/>
    <w:rsid w:val="00E012C1"/>
    <w:rsid w:val="00E04194"/>
    <w:rsid w:val="00E06204"/>
    <w:rsid w:val="00E0734B"/>
    <w:rsid w:val="00E1232F"/>
    <w:rsid w:val="00E16FC6"/>
    <w:rsid w:val="00E248D5"/>
    <w:rsid w:val="00E34BE1"/>
    <w:rsid w:val="00E362CF"/>
    <w:rsid w:val="00E36484"/>
    <w:rsid w:val="00E369E8"/>
    <w:rsid w:val="00E416A4"/>
    <w:rsid w:val="00E45E19"/>
    <w:rsid w:val="00E52C52"/>
    <w:rsid w:val="00E53EA7"/>
    <w:rsid w:val="00E55D9C"/>
    <w:rsid w:val="00E57F82"/>
    <w:rsid w:val="00E678D0"/>
    <w:rsid w:val="00E700A0"/>
    <w:rsid w:val="00E721CA"/>
    <w:rsid w:val="00E75A7A"/>
    <w:rsid w:val="00E7685C"/>
    <w:rsid w:val="00E838A7"/>
    <w:rsid w:val="00E87F9C"/>
    <w:rsid w:val="00E9038B"/>
    <w:rsid w:val="00E91F19"/>
    <w:rsid w:val="00EA1455"/>
    <w:rsid w:val="00EA2151"/>
    <w:rsid w:val="00EA311C"/>
    <w:rsid w:val="00EB193F"/>
    <w:rsid w:val="00EB7D5C"/>
    <w:rsid w:val="00EC2739"/>
    <w:rsid w:val="00EC32C0"/>
    <w:rsid w:val="00EC3E3E"/>
    <w:rsid w:val="00ED57A2"/>
    <w:rsid w:val="00EE1D71"/>
    <w:rsid w:val="00EE3B60"/>
    <w:rsid w:val="00EE6486"/>
    <w:rsid w:val="00EF0E1E"/>
    <w:rsid w:val="00EF4396"/>
    <w:rsid w:val="00EF5A68"/>
    <w:rsid w:val="00EF5E70"/>
    <w:rsid w:val="00EF7D3E"/>
    <w:rsid w:val="00F00A11"/>
    <w:rsid w:val="00F06353"/>
    <w:rsid w:val="00F06E41"/>
    <w:rsid w:val="00F1082B"/>
    <w:rsid w:val="00F11A4E"/>
    <w:rsid w:val="00F1519D"/>
    <w:rsid w:val="00F15D23"/>
    <w:rsid w:val="00F1691C"/>
    <w:rsid w:val="00F2142E"/>
    <w:rsid w:val="00F21C45"/>
    <w:rsid w:val="00F23502"/>
    <w:rsid w:val="00F24D06"/>
    <w:rsid w:val="00F27585"/>
    <w:rsid w:val="00F3222A"/>
    <w:rsid w:val="00F32313"/>
    <w:rsid w:val="00F3440C"/>
    <w:rsid w:val="00F37A02"/>
    <w:rsid w:val="00F37F28"/>
    <w:rsid w:val="00F47DA7"/>
    <w:rsid w:val="00F558D8"/>
    <w:rsid w:val="00F619AE"/>
    <w:rsid w:val="00F61F42"/>
    <w:rsid w:val="00F66075"/>
    <w:rsid w:val="00F671FE"/>
    <w:rsid w:val="00F708A3"/>
    <w:rsid w:val="00F73EB0"/>
    <w:rsid w:val="00F74B98"/>
    <w:rsid w:val="00F756BB"/>
    <w:rsid w:val="00F87AFA"/>
    <w:rsid w:val="00F90571"/>
    <w:rsid w:val="00F906CA"/>
    <w:rsid w:val="00F9401A"/>
    <w:rsid w:val="00FA1105"/>
    <w:rsid w:val="00FA2E19"/>
    <w:rsid w:val="00FA3491"/>
    <w:rsid w:val="00FA435D"/>
    <w:rsid w:val="00FA537B"/>
    <w:rsid w:val="00FB15DF"/>
    <w:rsid w:val="00FB34D6"/>
    <w:rsid w:val="00FB7A36"/>
    <w:rsid w:val="00FC4F1B"/>
    <w:rsid w:val="00FD163B"/>
    <w:rsid w:val="00FD164E"/>
    <w:rsid w:val="00FD6B49"/>
    <w:rsid w:val="00FE3168"/>
    <w:rsid w:val="00FE7859"/>
    <w:rsid w:val="00FF1E72"/>
    <w:rsid w:val="00FF2303"/>
    <w:rsid w:val="00FF344E"/>
    <w:rsid w:val="00FF3609"/>
    <w:rsid w:val="00FF43A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19AE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A35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372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59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7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98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8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698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98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1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22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image" Target="media/image18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20.bin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57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56</TotalTime>
  <Pages>1</Pages>
  <Words>160</Words>
  <Characters>787</Characters>
  <Application>Microsoft Office Word</Application>
  <DocSecurity>0</DocSecurity>
  <Lines>157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52</cp:revision>
  <cp:lastPrinted>2020-09-01T16:32:00Z</cp:lastPrinted>
  <dcterms:created xsi:type="dcterms:W3CDTF">2020-10-23T16:38:00Z</dcterms:created>
  <dcterms:modified xsi:type="dcterms:W3CDTF">2024-08-28T14:28:00Z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